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Okulun Adı        : 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Tar</w:t>
      </w:r>
      <w:r>
        <w:rPr>
          <w:rFonts w:ascii="Comic Sans MS" w:hAnsi="Comic Sans MS"/>
          <w:sz w:val="20"/>
          <w:szCs w:val="20"/>
        </w:rPr>
        <w:t>ih                 :  03.11.2016</w:t>
      </w:r>
    </w:p>
    <w:p w:rsidR="0052056D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Yaş Grubu (Ay)  :  48-66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 :</w:t>
      </w:r>
    </w:p>
    <w:p w:rsidR="0052056D" w:rsidRPr="00C117CA" w:rsidRDefault="0052056D" w:rsidP="00C117CA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EĞİTİM AKIŞI</w:t>
      </w:r>
    </w:p>
    <w:p w:rsidR="0052056D" w:rsidRPr="00C117CA" w:rsidRDefault="0052056D" w:rsidP="00C117C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Güne Başlama Zamanı</w:t>
      </w:r>
    </w:p>
    <w:p w:rsidR="0052056D" w:rsidRPr="00C117CA" w:rsidRDefault="0052056D" w:rsidP="00C117C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52056D" w:rsidRPr="00C117CA" w:rsidRDefault="0052056D" w:rsidP="00C117C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Oyun Zamanı</w:t>
      </w:r>
    </w:p>
    <w:p w:rsidR="0052056D" w:rsidRPr="00C117CA" w:rsidRDefault="0052056D" w:rsidP="00C117CA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Uygun merkeze değişik boyda aynalar yerleştirilir. Çocuklara, “Sınıfımızdaki değişikliği fark ettiniz mi?” diye sorulur. Çocukların merkeze eklenen yeni materyalleri kullanarak öz- gün oyunlar kurmasına fırsat verilir. Oyun zamanı bitiminde sınıf hep birlikte toplanır. Tuvalet ve temizlik ihtiyaçlarını gideren çocuklar kahvaltıya geçmek için sıra olurlar.</w:t>
      </w:r>
    </w:p>
    <w:p w:rsidR="0052056D" w:rsidRPr="00C117CA" w:rsidRDefault="0052056D" w:rsidP="00C117CA">
      <w:pPr>
        <w:pStyle w:val="NoSpacing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Kahvaltı - Temizlik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Etkinlik Zamanı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“ VÜ</w:t>
      </w:r>
      <w:r>
        <w:rPr>
          <w:rFonts w:ascii="Comic Sans MS" w:hAnsi="Comic Sans MS"/>
          <w:sz w:val="20"/>
          <w:szCs w:val="20"/>
        </w:rPr>
        <w:t xml:space="preserve">CUDUM ” isimli  </w:t>
      </w:r>
      <w:r w:rsidRPr="00C117CA">
        <w:rPr>
          <w:rFonts w:ascii="Comic Sans MS" w:hAnsi="Comic Sans MS"/>
          <w:sz w:val="20"/>
          <w:szCs w:val="20"/>
        </w:rPr>
        <w:t>Türkçe-müzik etkinliği</w:t>
      </w:r>
    </w:p>
    <w:p w:rsidR="0052056D" w:rsidRPr="00C117CA" w:rsidRDefault="0052056D" w:rsidP="00C117CA">
      <w:pPr>
        <w:pStyle w:val="NoSpacing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Öğle Yemeği, Temizlik</w:t>
      </w:r>
    </w:p>
    <w:p w:rsidR="0052056D" w:rsidRPr="00C117CA" w:rsidRDefault="0052056D" w:rsidP="00C117CA">
      <w:pPr>
        <w:pStyle w:val="NoSpacing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52056D" w:rsidRPr="00C117CA" w:rsidRDefault="0052056D" w:rsidP="00C117CA">
      <w:pPr>
        <w:pStyle w:val="NoSpacing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Kahvaltı, Temizlik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Etkinlik Zamanı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" OYUN ZAMANI ’’ isimli oyun etkinliği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Oyun Zamanı</w:t>
      </w:r>
      <w:r>
        <w:rPr>
          <w:rFonts w:ascii="Comic Sans MS" w:hAnsi="Comic Sans MS"/>
          <w:sz w:val="20"/>
          <w:szCs w:val="20"/>
        </w:rPr>
        <w:t xml:space="preserve">:  </w:t>
      </w:r>
      <w:r w:rsidRPr="00C117CA">
        <w:rPr>
          <w:rFonts w:ascii="Comic Sans MS" w:hAnsi="Comic Sans MS"/>
          <w:sz w:val="20"/>
          <w:szCs w:val="20"/>
        </w:rPr>
        <w:t>Öğrenme merkezlerinde oyun.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Günü Değerlendirme Zamanı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▪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▪</w:t>
      </w:r>
    </w:p>
    <w:p w:rsidR="0052056D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▪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Eve gidiş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Genel değerlendirme</w:t>
      </w:r>
    </w:p>
    <w:p w:rsidR="0052056D" w:rsidRPr="00C117CA" w:rsidRDefault="0052056D" w:rsidP="00C117CA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C117CA">
        <w:rPr>
          <w:rFonts w:ascii="Comic Sans MS" w:hAnsi="Comic Sans MS"/>
          <w:bCs/>
          <w:sz w:val="18"/>
          <w:szCs w:val="18"/>
        </w:rPr>
        <w:t>*</w:t>
      </w:r>
    </w:p>
    <w:p w:rsidR="0052056D" w:rsidRPr="00C117CA" w:rsidRDefault="0052056D" w:rsidP="00C117CA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C117CA">
        <w:rPr>
          <w:rFonts w:ascii="Comic Sans MS" w:hAnsi="Comic Sans MS"/>
          <w:bCs/>
          <w:sz w:val="18"/>
          <w:szCs w:val="18"/>
        </w:rPr>
        <w:t>*</w:t>
      </w:r>
    </w:p>
    <w:p w:rsidR="0052056D" w:rsidRPr="00C117CA" w:rsidRDefault="0052056D" w:rsidP="00C117CA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C117CA">
        <w:rPr>
          <w:rFonts w:ascii="Comic Sans MS" w:hAnsi="Comic Sans MS"/>
          <w:bCs/>
          <w:sz w:val="18"/>
          <w:szCs w:val="18"/>
        </w:rPr>
        <w:t>*</w:t>
      </w:r>
    </w:p>
    <w:p w:rsidR="0052056D" w:rsidRDefault="0052056D" w:rsidP="00C117CA">
      <w:pPr>
        <w:spacing w:after="0" w:line="240" w:lineRule="auto"/>
        <w:rPr>
          <w:rFonts w:ascii="Comic Sans MS" w:hAnsi="Comic Sans MS"/>
          <w:b/>
          <w:bCs/>
          <w:sz w:val="18"/>
          <w:szCs w:val="18"/>
        </w:rPr>
      </w:pPr>
    </w:p>
    <w:p w:rsidR="0052056D" w:rsidRDefault="0052056D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52056D" w:rsidRPr="00BB3A48" w:rsidRDefault="0052056D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52056D" w:rsidRPr="00BB3A48" w:rsidRDefault="0052056D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VÜCUDUM</w:t>
      </w:r>
    </w:p>
    <w:p w:rsidR="0052056D" w:rsidRPr="00BB3A48" w:rsidRDefault="0052056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Etkinlik Türü     : </w:t>
      </w:r>
      <w:r>
        <w:rPr>
          <w:rFonts w:ascii="Comic Sans MS" w:hAnsi="Comic Sans MS"/>
          <w:bCs/>
          <w:sz w:val="18"/>
          <w:szCs w:val="18"/>
        </w:rPr>
        <w:t>Türkçe-Müzik</w:t>
      </w:r>
      <w:r w:rsidRPr="00804FE6">
        <w:rPr>
          <w:rFonts w:ascii="Comic Sans MS" w:hAnsi="Comic Sans MS"/>
          <w:bCs/>
          <w:sz w:val="18"/>
          <w:szCs w:val="18"/>
        </w:rPr>
        <w:t xml:space="preserve"> Etkinliği</w:t>
      </w:r>
      <w:r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(Bütünleştirilmiş </w:t>
      </w:r>
      <w:r w:rsidRPr="00BB3A48">
        <w:rPr>
          <w:rFonts w:ascii="Comic Sans MS" w:hAnsi="Comic Sans MS"/>
          <w:sz w:val="18"/>
          <w:szCs w:val="18"/>
        </w:rPr>
        <w:t>Küçük Grup</w:t>
      </w:r>
      <w:r>
        <w:rPr>
          <w:rFonts w:ascii="Comic Sans MS" w:hAnsi="Comic Sans MS"/>
          <w:sz w:val="18"/>
          <w:szCs w:val="18"/>
        </w:rPr>
        <w:t>- Bireysel Etkinlik</w:t>
      </w:r>
      <w:r w:rsidRPr="00BB3A48">
        <w:rPr>
          <w:rFonts w:ascii="Comic Sans MS" w:hAnsi="Comic Sans MS"/>
          <w:sz w:val="18"/>
          <w:szCs w:val="18"/>
        </w:rPr>
        <w:t>)</w:t>
      </w:r>
    </w:p>
    <w:p w:rsidR="0052056D" w:rsidRDefault="0052056D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Yaş Grubu (AY)  : </w:t>
      </w:r>
      <w:r w:rsidRPr="00804FE6">
        <w:rPr>
          <w:rFonts w:ascii="Comic Sans MS" w:hAnsi="Comic Sans MS"/>
          <w:sz w:val="18"/>
          <w:szCs w:val="18"/>
        </w:rPr>
        <w:t>48</w:t>
      </w:r>
      <w:r>
        <w:rPr>
          <w:rFonts w:ascii="Comic Sans MS" w:hAnsi="Comic Sans MS"/>
          <w:sz w:val="18"/>
          <w:szCs w:val="18"/>
        </w:rPr>
        <w:t>-66</w:t>
      </w:r>
    </w:p>
    <w:p w:rsidR="0052056D" w:rsidRPr="00BB3A48" w:rsidRDefault="0052056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65pt;width:281.75pt;height:258.7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">
            <v:textbox>
              <w:txbxContent>
                <w:p w:rsidR="0052056D" w:rsidRDefault="0052056D" w:rsidP="00804FE6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52056D" w:rsidRPr="00024428" w:rsidRDefault="0052056D" w:rsidP="00804FE6">
                  <w:pPr>
                    <w:pStyle w:val="Subtitle"/>
                    <w:jc w:val="left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SOSYAL VE DUYGUSAL  GELİŞİM</w:t>
                  </w:r>
                </w:p>
                <w:p w:rsidR="0052056D" w:rsidRDefault="0052056D" w:rsidP="00804FE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04FE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Kazanım 1: Kendisine ait özellikleri tanıtır.</w:t>
                  </w:r>
                  <w:r w:rsidRPr="00804FE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br/>
                    <w:t>Göstergeleri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A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dını ve/veya soyadını söyler. Yaşını söyler. 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Fi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ziksel özelliklerini söyler. 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Duyuşsal özelliklerini söyler.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804FE6">
                    <w:rPr>
                      <w:rFonts w:ascii="Comic Sans MS" w:hAnsi="Comic Sans MS"/>
                      <w:sz w:val="18"/>
                      <w:szCs w:val="18"/>
                    </w:rPr>
                    <w:t>Kazanım 8: Farklılıklara saygı gösterir.</w:t>
                  </w:r>
                  <w:r w:rsidRPr="00804FE6">
                    <w:rPr>
                      <w:rFonts w:ascii="Comic Sans MS" w:hAnsi="Comic Sans MS"/>
                      <w:sz w:val="18"/>
                      <w:szCs w:val="18"/>
                    </w:rPr>
                    <w:br/>
                    <w:t>Göstergeleri</w:t>
                  </w:r>
                  <w:r w:rsidRPr="0002442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Kendisinin farklı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özellikleri olduğunu söyler.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İnsanların farklı özellikleri olduğunu söyler. </w:t>
                  </w:r>
                </w:p>
                <w:p w:rsidR="0052056D" w:rsidRPr="00A23DDF" w:rsidRDefault="0052056D" w:rsidP="00804FE6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BİLİŞSEL GELİŞİM</w:t>
                  </w:r>
                </w:p>
                <w:p w:rsidR="0052056D" w:rsidRDefault="0052056D" w:rsidP="00804FE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04FE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Kazanım 20: Nesne/sembollerle grafik hazırlar.</w:t>
                  </w:r>
                  <w:r w:rsidRPr="00804FE6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br/>
                    <w:t>Göstergeleri</w:t>
                  </w:r>
                  <w:r w:rsidRPr="0002442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: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kullanarak grafik oluşturur.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Nesneleri sembollerl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 göstererek grafik oluşturur.</w:t>
                  </w:r>
                </w:p>
                <w:p w:rsidR="0052056D" w:rsidRDefault="0052056D" w:rsidP="00804FE6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Grafiği oluşturan nesneleri ya da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sembolleri sayar.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 Grafiği inceleyerek sonuçları açıklar.</w:t>
                  </w:r>
                </w:p>
                <w:p w:rsidR="0052056D" w:rsidRPr="009367C8" w:rsidRDefault="0052056D" w:rsidP="00804FE6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DİL GELİŞİM</w:t>
                  </w:r>
                  <w:bookmarkStart w:id="0" w:name="_GoBack"/>
                  <w:bookmarkEnd w:id="0"/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804FE6">
                    <w:rPr>
                      <w:rFonts w:ascii="Comic Sans MS" w:hAnsi="Comic Sans MS"/>
                      <w:sz w:val="18"/>
                      <w:szCs w:val="18"/>
                    </w:rPr>
                    <w:t>Kazanım 7: Dinledikleri/izlediklerinin anlamını kavrar.</w:t>
                  </w:r>
                  <w:r w:rsidRPr="00804FE6">
                    <w:rPr>
                      <w:rFonts w:ascii="Comic Sans MS" w:hAnsi="Comic Sans MS"/>
                      <w:sz w:val="18"/>
                      <w:szCs w:val="18"/>
                    </w:rPr>
                    <w:br/>
                    <w:t>Göstergeleri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 xml:space="preserve">Sözel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yönergeleri yerine getirir. 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leri/izlediklerini açıklar. 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t>Dinledikleri/izledikleri hakkında yorum yapar. </w:t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  <w:r w:rsidRPr="00024428">
                    <w:rPr>
                      <w:rFonts w:ascii="Comic Sans MS" w:hAnsi="Comic Sans MS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19.05pt;margin-top:3.65pt;width:418.6pt;height:420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">
            <v:textbox>
              <w:txbxContent>
                <w:p w:rsidR="0052056D" w:rsidRDefault="0052056D" w:rsidP="00A16277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52056D" w:rsidRDefault="0052056D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Sınıfa birkaç tane ayna getirilir, çocuklar küçük gruplara ayrılır.. Çocuklar bir süre kendilerini aynada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incelerler.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yüzlerinin aynadaki yansımasına bakmaları istenir.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>Yüzün bölümleri gösterilir ve tanımlanır.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Duyu organları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Gözünü kapat, aç, kaşını kaldır, ağzını aç,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burnunu tut, kulağını tut vb… gibi yönergeler verilir.</w:t>
                  </w:r>
                </w:p>
                <w:p w:rsidR="0052056D" w:rsidRPr="004F21E0" w:rsidRDefault="0052056D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Göz ne işe yarar?, Duymak için hangi organımıza ihtiyacımız var?</w:t>
                  </w:r>
                </w:p>
                <w:p w:rsidR="0052056D" w:rsidRDefault="0052056D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Herkesin saçı aynı mı? Kıvırcık ve düz saçlı kimler var sınıfımızda?...........vs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</w:p>
                <w:p w:rsidR="0052056D" w:rsidRPr="004F21E0" w:rsidRDefault="0052056D" w:rsidP="009A4C09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Sorular </w:t>
                  </w: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 xml:space="preserve">sorularak çocukların dikkati etkinliğe yönlendirilir. </w:t>
                  </w:r>
                </w:p>
                <w:p w:rsidR="0052056D" w:rsidRDefault="0052056D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Vücudun bölümleri gösterilir ve tanımlanır. Ne işe yaradıkları hakkında konuşulur.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Vücudun çeşitli bölümleri ile ilgili yönergeler verilir. </w:t>
                  </w:r>
                  <w:r w:rsidRPr="00EC6C15">
                    <w:rPr>
                      <w:rFonts w:ascii="Comic Sans MS" w:hAnsi="Comic Sans MS"/>
                      <w:sz w:val="18"/>
                      <w:szCs w:val="18"/>
                    </w:rPr>
                    <w:t>Ellerini yukarı kaldır, zıpla, bacaklarını aç ve kapat, ellerini başının üstüne koy vb</w:t>
                  </w:r>
                  <w:r w:rsidRPr="00A16277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.</w:t>
                  </w:r>
                  <w:r w:rsidRPr="00A16277">
                    <w:rPr>
                      <w:rFonts w:ascii="Comic Sans MS" w:hAnsi="Comic Sans MS"/>
                      <w:sz w:val="18"/>
                      <w:szCs w:val="18"/>
                    </w:rPr>
                    <w:t xml:space="preserve"> Çocukların yapmaları istenir.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Her çocuğun kendini incelemesine fırsat verilir.</w:t>
                  </w:r>
                </w:p>
                <w:p w:rsidR="0052056D" w:rsidRPr="00A16277" w:rsidRDefault="0052056D" w:rsidP="009A4C09">
                  <w:pPr>
                    <w:pStyle w:val="ListeParagraf11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Sonra masalar iki grupta toplanır ve kızlar masası erkekler masası diye isimlendirilir. Çocuklar cinsiyetlerine göre masalara geçer. Sınıfta kaç tane kız/erkek olduğu hep birlikte sayılır. Tahtaya (panoya) kız sayısı kadar pembe yıldız, erkek sayısı kadar da mavi yıldız asılır, mini bir grafik hazırlanır.</w:t>
                  </w:r>
                </w:p>
                <w:p w:rsidR="0052056D" w:rsidRPr="004F21E0" w:rsidRDefault="0052056D" w:rsidP="009A4C09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F21E0">
                    <w:rPr>
                      <w:rFonts w:ascii="Comic Sans MS" w:hAnsi="Comic Sans MS"/>
                      <w:sz w:val="18"/>
                      <w:szCs w:val="18"/>
                    </w:rPr>
                    <w:t>Çocuklara resim kâğıtları ve pastel boyaları dağıtılır. Aynadaki yansımalarını çizmeleri istenir.</w:t>
                  </w:r>
                </w:p>
                <w:p w:rsidR="0052056D" w:rsidRDefault="0052056D" w:rsidP="0070788E">
                  <w:pPr>
                    <w:pStyle w:val="ListParagraph"/>
                    <w:numPr>
                      <w:ilvl w:val="0"/>
                      <w:numId w:val="7"/>
                    </w:numPr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Çalışma </w:t>
                  </w:r>
                  <w:r w:rsidRPr="00F875E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sayfa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ları</w:t>
                  </w:r>
                  <w:r w:rsidRPr="00F875E3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yönerge doğrultusunda yapılır.</w:t>
                  </w:r>
                </w:p>
                <w:p w:rsidR="0052056D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‘’ </w:t>
                  </w:r>
                  <w:r w:rsidRPr="0070788E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VÜCUDUM’’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şarkısı söylenir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İ</w:t>
                  </w: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ki elim iki kolum bacaklarım var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Her insanda bir burun birde ağız var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Sen hiç gördün mü Üç kulaklı bir adam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Olur mu hiç üç kulak dön de aynaya bak hey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İki kulak iki yanak birde başım var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Sen hiç gördün mü üç dudaklı bir adam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Olur mu hiç üç dudak dön de aynaya bak hey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İki gözüm ,iki kaşım parmaklarım var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İnci gibi dişlerim bir de çenem var</w:t>
                  </w:r>
                </w:p>
                <w:p w:rsidR="0052056D" w:rsidRPr="0070788E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Sen hiç gördün mü üç yanaklı bir adam</w:t>
                  </w:r>
                </w:p>
                <w:p w:rsidR="0052056D" w:rsidRPr="00F875E3" w:rsidRDefault="0052056D" w:rsidP="0070788E">
                  <w:pPr>
                    <w:pStyle w:val="ListParagraph"/>
                    <w:ind w:left="758"/>
                    <w:jc w:val="both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  <w:r w:rsidRPr="0070788E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Olur mu hiç üç yanak dön de aynaya bak hey</w:t>
                  </w:r>
                </w:p>
              </w:txbxContent>
            </v:textbox>
          </v:shape>
        </w:pict>
      </w:r>
    </w:p>
    <w:p w:rsidR="0052056D" w:rsidRPr="00BB3A48" w:rsidRDefault="0052056D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52056D" w:rsidRPr="00BB3A48" w:rsidRDefault="0052056D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5" o:spid="_x0000_s1028" type="#_x0000_t202" style="position:absolute;margin-left:-7.4pt;margin-top:354.45pt;width:291.15pt;height:4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HZwBT+IAAAALAQAADwAAAGRycy9kb3du&#10;cmV2LnhtbEyPy07DMBBF90j8gzVIbFBrlzaPhjgVQgLBDkpVtm4yTSLscbDdNPw9ZgXLq7k6c265&#10;mYxmIzrfW5KwmAtgSLVtemol7N4fZzkwHxQ1SltCCd/oYVNdXpSqaOyZ3nDchpZFCPlCSehCGArO&#10;fd2hUX5uB6R4O1pnVIjRtbxx6hzhRvNbIVJuVE/xQ6cGfOiw/tyejIR89Tx++Jfl675Oj3odbrLx&#10;6ctJeX013d8BCziFvzL86kd1qKLTwZ6o8UxLmC1WUT1IyES+BhYbSZolwA4RL5Il8Krk/zdUPw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dnAFP4gAAAAsBAAAPAAAAAAAAAAAAAAAA&#10;AIcEAABkcnMvZG93bnJldi54bWxQSwUGAAAAAAQABADzAAAAlgUAAAAA&#10;">
            <v:textbox>
              <w:txbxContent>
                <w:p w:rsidR="0052056D" w:rsidRDefault="0052056D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2056D" w:rsidRDefault="0052056D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52056D" w:rsidRPr="00A23DDF" w:rsidRDefault="0052056D" w:rsidP="00A23DDF">
                  <w:pPr>
                    <w:ind w:left="36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margin-left:-4.55pt;margin-top:260.2pt;width:281.05pt;height:89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">
            <v:textbox style="mso-fit-shape-to-text:t">
              <w:txbxContent>
                <w:p w:rsidR="0052056D" w:rsidRPr="00F300A9" w:rsidRDefault="0052056D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52056D" w:rsidRPr="00F300A9" w:rsidRDefault="0052056D" w:rsidP="009367C8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 boya, çalışma sayfaları</w:t>
                  </w:r>
                </w:p>
                <w:p w:rsidR="0052056D" w:rsidRPr="00F300A9" w:rsidRDefault="0052056D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52056D" w:rsidRPr="00F91FFA" w:rsidRDefault="0052056D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Ayna, yansıma,</w:t>
                  </w:r>
                </w:p>
                <w:p w:rsidR="0052056D" w:rsidRPr="00F300A9" w:rsidRDefault="0052056D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52056D" w:rsidRPr="00F91FFA" w:rsidRDefault="0052056D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Sarı – kırmızı renk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52056D" w:rsidRDefault="0052056D" w:rsidP="0070788E">
      <w:pPr>
        <w:pStyle w:val="ListParagraph"/>
      </w:pPr>
      <w:r>
        <w:rPr>
          <w:noProof/>
        </w:rPr>
        <w:pict>
          <v:shape id="Text Box 6" o:spid="_x0000_s1030" type="#_x0000_t202" style="position:absolute;left:0;text-align:left;margin-left:326.6pt;margin-top:-39.3pt;width:416.35pt;height:101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">
            <v:textbox>
              <w:txbxContent>
                <w:p w:rsidR="0052056D" w:rsidRDefault="0052056D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52056D" w:rsidRPr="00A23DDF" w:rsidRDefault="0052056D" w:rsidP="00373BC0">
                  <w:pPr>
                    <w:pStyle w:val="ListParagraph"/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</w:pPr>
                  <w:r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D</w:t>
                  </w: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aha önce aynadan kendini incelemiş miydin?</w:t>
                  </w:r>
                </w:p>
                <w:p w:rsidR="0052056D" w:rsidRPr="00500B5D" w:rsidRDefault="0052056D" w:rsidP="00373BC0">
                  <w:pPr>
                    <w:pStyle w:val="ListParagraph"/>
                    <w:rPr>
                      <w:rStyle w:val="SubtitleChar"/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Style w:val="GlBavuru1"/>
                      <w:rFonts w:ascii="Comic Sans MS" w:hAnsi="Comic Sans MS"/>
                      <w:b w:val="0"/>
                      <w:smallCaps w:val="0"/>
                      <w:sz w:val="18"/>
                      <w:szCs w:val="18"/>
                    </w:rPr>
                    <w:t>Sadece aynadan mı kendi yansımamızı görebiliriz</w:t>
                  </w:r>
                </w:p>
                <w:p w:rsidR="0052056D" w:rsidRPr="00A23DDF" w:rsidRDefault="0052056D" w:rsidP="00373BC0">
                  <w:pPr>
                    <w:spacing w:after="0" w:line="240" w:lineRule="auto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Gözümüz olmasaydı ne olurdu?</w:t>
                  </w:r>
                </w:p>
                <w:p w:rsidR="0052056D" w:rsidRPr="00A23DDF" w:rsidRDefault="0052056D" w:rsidP="00373BC0">
                  <w:pPr>
                    <w:spacing w:after="0" w:line="240" w:lineRule="auto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Bacaklarımız ve ayaklarımız ne işe yarar?</w:t>
                  </w:r>
                </w:p>
                <w:p w:rsidR="0052056D" w:rsidRPr="00A23DDF" w:rsidRDefault="0052056D" w:rsidP="00373BC0">
                  <w:pPr>
                    <w:spacing w:after="0" w:line="240" w:lineRule="auto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23DDF">
                    <w:rPr>
                      <w:rFonts w:ascii="Comic Sans MS" w:hAnsi="Comic Sans MS"/>
                      <w:sz w:val="18"/>
                      <w:szCs w:val="18"/>
                    </w:rPr>
                    <w:t>Ellerimizle neler yapabiliriz?</w:t>
                  </w:r>
                </w:p>
                <w:p w:rsidR="0052056D" w:rsidRPr="00A23DDF" w:rsidRDefault="0052056D" w:rsidP="00373BC0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Eğitim Seti 2.sayı/20.</w:t>
                  </w:r>
                  <w:r w:rsidRPr="00A23DDF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 xml:space="preserve"> 21.</w:t>
                  </w:r>
                  <w:r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ve22.</w:t>
                  </w:r>
                  <w:r w:rsidRPr="00A23DDF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sayfa yönerge doğrultusunda yapılır</w:t>
                  </w:r>
                </w:p>
                <w:p w:rsidR="0052056D" w:rsidRPr="00F91FFA" w:rsidRDefault="0052056D" w:rsidP="00F300A9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1" type="#_x0000_t202" style="position:absolute;left:0;text-align:left;margin-left:-4.75pt;margin-top:-29.7pt;width:294.9pt;height:6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joDLAIAAFc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">
            <v:textbox>
              <w:txbxContent>
                <w:p w:rsidR="0052056D" w:rsidRDefault="0052056D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2056D" w:rsidRPr="00F300A9" w:rsidRDefault="0052056D" w:rsidP="00113F35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</w:p>
                <w:p w:rsidR="0052056D" w:rsidRPr="00076669" w:rsidRDefault="0052056D" w:rsidP="0007666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7666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</w:p>
    <w:p w:rsidR="0052056D" w:rsidRPr="00C117CA" w:rsidRDefault="0052056D" w:rsidP="00C117CA"/>
    <w:p w:rsidR="0052056D" w:rsidRPr="00C117CA" w:rsidRDefault="0052056D" w:rsidP="00C117CA"/>
    <w:p w:rsidR="0052056D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</w:p>
    <w:p w:rsidR="0052056D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</w:p>
    <w:p w:rsidR="0052056D" w:rsidRPr="00C117CA" w:rsidRDefault="0052056D" w:rsidP="00C117C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ETKİNLİK PLANI (2)</w:t>
      </w:r>
    </w:p>
    <w:p w:rsidR="0052056D" w:rsidRPr="00C117CA" w:rsidRDefault="0052056D" w:rsidP="00C117C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OYUN ZAMANI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Etkinlik Çeşidi: Oyun  (Tüm Grup Etkinliği)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Yaş Grubu     : 48-66</w:t>
      </w:r>
    </w:p>
    <w:p w:rsidR="0052056D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KAZANIMLAR VE GÖSTERGELERİ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 GELİŞİM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Kazanım 1. Nesne/durum/olaya dikkatini verir.   Göstergeleri: Dikkat edilmesi gereken nesne/durum/olaya odaklanır.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Kazanım 10. Mekânda konumla ilgili yönergeleri uygular.  Göstergeleri: Yönergeye uygun olarak nesneyi doğru yere yerleştirir. Mekânda konum alır.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Kazanım 6. Sözcük dağarcığını geliştirir.  Göstergeleri: Dinlediklerinde yeni olan sözcükleri fark eder ve sözcüklerin anlamlarını sorar.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  GELİŞİM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Kazanım 1. Yer değiştirme hareketleri yapar.  Göstergeleri:  Yönergeler doğrultusunda koşar.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  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ÖĞRENME SÜRECİ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Çember olunur. Çocukların arasından bir ebe seçilir. Ebe eline mendil alarak dolanmaya başlar.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Bu arada " yağ satarım bal satarım,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                ustam ölmüş ben satarım,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                ustamın kürkü sarıdır,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                satsam on beş liradır.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                Zambak zumbak dön ardına iyi bak"   şeklinde tekerleme söylerler.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Ebe dolaşırken mendili oturanlardan birinin arkasına gizlice bırakır.Eğer arkasına bıraktığı oyuncunun haberi olmuşsa mendili alıp ebeyi kovalamaya başlar. </w:t>
      </w:r>
      <w:r w:rsidRPr="00C117CA">
        <w:rPr>
          <w:rFonts w:ascii="Comic Sans MS" w:hAnsi="Comic Sans MS"/>
          <w:sz w:val="20"/>
          <w:szCs w:val="20"/>
        </w:rPr>
        <w:tab/>
        <w:t xml:space="preserve">Ebe de bir defa dolanıp o oyuncunun yerine oturur. Eğer oyuncunun haberi olmamışsa ebe bir dahaki dolaşmasında mendili alıp o oyuncuya birkaç kez dokunur.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MATERYALLER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Mendil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SÖZCÜKLER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Tekerleme 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KAVRAMLAR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 xml:space="preserve"> ………………</w:t>
      </w:r>
    </w:p>
    <w:p w:rsidR="0052056D" w:rsidRPr="00C117CA" w:rsidRDefault="0052056D" w:rsidP="00C117CA">
      <w:pPr>
        <w:pStyle w:val="NoSpacing"/>
        <w:rPr>
          <w:rFonts w:ascii="Comic Sans MS" w:hAnsi="Comic Sans MS"/>
          <w:sz w:val="20"/>
          <w:szCs w:val="20"/>
        </w:rPr>
      </w:pP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DEĞERLENDİRME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Bu oyunda ebenin oyuncuların arakasına sakladığı nesne neydi?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Söylediğimiz tekerleme nasıldı?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Tekerlemeden anlamını bilmediğin kelimeler var mıydı?  Bunlar nelerdi?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Arkasına mendil saklanan çocuk ne yaptı?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Daha önce “Yağ satarım bal satarım” oyunu oynamış mıydın?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117CA">
        <w:rPr>
          <w:rFonts w:ascii="Comic Sans MS" w:hAnsi="Comic Sans MS"/>
          <w:b/>
          <w:sz w:val="20"/>
          <w:szCs w:val="20"/>
        </w:rPr>
        <w:t>UYARLAMA</w:t>
      </w:r>
    </w:p>
    <w:p w:rsidR="0052056D" w:rsidRPr="00C117CA" w:rsidRDefault="0052056D" w:rsidP="00C117C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117CA">
        <w:rPr>
          <w:rFonts w:ascii="Comic Sans MS" w:hAnsi="Comic Sans MS"/>
          <w:sz w:val="20"/>
          <w:szCs w:val="20"/>
        </w:rPr>
        <w:t>Sınıfta desteklenmesi gereken yetersizliğe sahip bir çocuk varsa bu bölüme gerekli etkinlik uyarlaması yapılmalıdır.</w:t>
      </w:r>
    </w:p>
    <w:sectPr w:rsidR="0052056D" w:rsidRPr="00C117CA" w:rsidSect="00497BC7"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56D" w:rsidRDefault="0052056D" w:rsidP="00806A98">
      <w:pPr>
        <w:spacing w:after="0" w:line="240" w:lineRule="auto"/>
      </w:pPr>
      <w:r>
        <w:separator/>
      </w:r>
    </w:p>
  </w:endnote>
  <w:endnote w:type="continuationSeparator" w:id="0">
    <w:p w:rsidR="0052056D" w:rsidRDefault="0052056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56D" w:rsidRDefault="0052056D" w:rsidP="00806A98">
      <w:pPr>
        <w:spacing w:after="0" w:line="240" w:lineRule="auto"/>
      </w:pPr>
      <w:r>
        <w:separator/>
      </w:r>
    </w:p>
  </w:footnote>
  <w:footnote w:type="continuationSeparator" w:id="0">
    <w:p w:rsidR="0052056D" w:rsidRDefault="0052056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24428"/>
    <w:rsid w:val="000306BF"/>
    <w:rsid w:val="000530CF"/>
    <w:rsid w:val="000614C2"/>
    <w:rsid w:val="00076669"/>
    <w:rsid w:val="000867DE"/>
    <w:rsid w:val="00113F35"/>
    <w:rsid w:val="0019566C"/>
    <w:rsid w:val="002134AD"/>
    <w:rsid w:val="002201E3"/>
    <w:rsid w:val="00254F62"/>
    <w:rsid w:val="002A1BCC"/>
    <w:rsid w:val="0030759F"/>
    <w:rsid w:val="00345B0F"/>
    <w:rsid w:val="00373BC0"/>
    <w:rsid w:val="003A2AC5"/>
    <w:rsid w:val="003C0F4A"/>
    <w:rsid w:val="003C2D3A"/>
    <w:rsid w:val="003D3D2F"/>
    <w:rsid w:val="003E254C"/>
    <w:rsid w:val="00430623"/>
    <w:rsid w:val="00446ED2"/>
    <w:rsid w:val="00455396"/>
    <w:rsid w:val="00497BC7"/>
    <w:rsid w:val="004C5BC8"/>
    <w:rsid w:val="004D71CA"/>
    <w:rsid w:val="004F21E0"/>
    <w:rsid w:val="004F353B"/>
    <w:rsid w:val="004F5D50"/>
    <w:rsid w:val="00500B5D"/>
    <w:rsid w:val="0052056D"/>
    <w:rsid w:val="005444A2"/>
    <w:rsid w:val="00574B45"/>
    <w:rsid w:val="00606435"/>
    <w:rsid w:val="0064489B"/>
    <w:rsid w:val="00646D4E"/>
    <w:rsid w:val="006C545D"/>
    <w:rsid w:val="006D6401"/>
    <w:rsid w:val="0070788E"/>
    <w:rsid w:val="00712E0E"/>
    <w:rsid w:val="007223C0"/>
    <w:rsid w:val="00730845"/>
    <w:rsid w:val="00764F63"/>
    <w:rsid w:val="007771B7"/>
    <w:rsid w:val="00804FE6"/>
    <w:rsid w:val="00806A98"/>
    <w:rsid w:val="00811FF4"/>
    <w:rsid w:val="0085733F"/>
    <w:rsid w:val="008E0D1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85CB0"/>
    <w:rsid w:val="00A93841"/>
    <w:rsid w:val="00AD00DF"/>
    <w:rsid w:val="00B10B90"/>
    <w:rsid w:val="00BB3A48"/>
    <w:rsid w:val="00BC6104"/>
    <w:rsid w:val="00BE067A"/>
    <w:rsid w:val="00C110B3"/>
    <w:rsid w:val="00C117CA"/>
    <w:rsid w:val="00C34D41"/>
    <w:rsid w:val="00C3789F"/>
    <w:rsid w:val="00C644FA"/>
    <w:rsid w:val="00C903B4"/>
    <w:rsid w:val="00C96347"/>
    <w:rsid w:val="00CA20A7"/>
    <w:rsid w:val="00CC17CA"/>
    <w:rsid w:val="00D94A26"/>
    <w:rsid w:val="00E47557"/>
    <w:rsid w:val="00EA2774"/>
    <w:rsid w:val="00EC6C15"/>
    <w:rsid w:val="00ED1E7B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  <w:rsid w:val="00FF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4E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0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4</Pages>
  <Words>449</Words>
  <Characters>2565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11</cp:revision>
  <dcterms:created xsi:type="dcterms:W3CDTF">2015-06-15T15:08:00Z</dcterms:created>
  <dcterms:modified xsi:type="dcterms:W3CDTF">2016-08-27T20:59:00Z</dcterms:modified>
</cp:coreProperties>
</file>